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8086E18"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B5F08">
        <w:rPr>
          <w:rStyle w:val="Strong"/>
          <w:rFonts w:asciiTheme="minorHAnsi" w:hAnsiTheme="minorHAnsi" w:cstheme="minorHAnsi"/>
          <w:lang w:val="en-GB"/>
        </w:rPr>
        <w:t>46-G002-21</w:t>
      </w:r>
      <w:r w:rsidR="001B5F08"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5C2D1C4"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185060">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02A4004C"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1B5F08">
        <w:rPr>
          <w:rFonts w:cs="Calibri"/>
          <w:sz w:val="24"/>
          <w:szCs w:val="24"/>
          <w:lang w:val="en-GB"/>
        </w:rPr>
        <w:t xml:space="preserve"> (Non mandatory)</w:t>
      </w:r>
    </w:p>
    <w:p w14:paraId="1CB19C47" w14:textId="68AC2864"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1B5F08">
        <w:rPr>
          <w:rFonts w:cs="Calibri"/>
          <w:sz w:val="24"/>
          <w:szCs w:val="24"/>
          <w:lang w:val="en-GB"/>
        </w:rPr>
        <w:t xml:space="preserve"> completed and signed</w:t>
      </w:r>
    </w:p>
    <w:p w14:paraId="7481528F" w14:textId="3CDF5E10" w:rsidR="001B5F08" w:rsidRDefault="001B5F08"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Registrations for Overseas companies only</w:t>
      </w:r>
    </w:p>
    <w:p w14:paraId="09705456" w14:textId="18684DE7" w:rsidR="001B5F08" w:rsidRPr="00032400" w:rsidRDefault="001B5F08"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 Those having tax debts should be having instalment agreement with Tax Office</w:t>
      </w:r>
    </w:p>
    <w:p w14:paraId="64C4FFAC" w14:textId="6003B62A"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1B5F08">
        <w:rPr>
          <w:rFonts w:cs="Calibri"/>
          <w:sz w:val="24"/>
          <w:szCs w:val="24"/>
          <w:lang w:val="en-GB"/>
        </w:rPr>
        <w:t>, refer to the Evaluation criteria and method templates</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5DD9B7E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1B5F08">
        <w:rPr>
          <w:rFonts w:ascii="Calibri" w:eastAsia="Times New Roman" w:hAnsi="Calibri" w:cs="Calibri"/>
          <w:lang w:val="en-GB"/>
        </w:rPr>
        <w:t xml:space="preserve">c,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1B5F08">
        <w:rPr>
          <w:rFonts w:ascii="Calibri" w:eastAsia="Times New Roman" w:hAnsi="Calibri" w:cs="Calibri"/>
          <w:lang w:val="en-GB"/>
        </w:rPr>
        <w:t xml:space="preserve"> e or f</w:t>
      </w:r>
      <w:bookmarkStart w:id="25" w:name="_GoBack"/>
      <w:bookmarkEnd w:id="25"/>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8C207" w14:textId="77777777" w:rsidR="00B5721B" w:rsidRDefault="00B5721B">
      <w:r>
        <w:separator/>
      </w:r>
    </w:p>
  </w:endnote>
  <w:endnote w:type="continuationSeparator" w:id="0">
    <w:p w14:paraId="6AE7285E" w14:textId="77777777" w:rsidR="00B5721B" w:rsidRDefault="00B5721B">
      <w:r>
        <w:continuationSeparator/>
      </w:r>
    </w:p>
  </w:endnote>
  <w:endnote w:type="continuationNotice" w:id="1">
    <w:p w14:paraId="67A9468C" w14:textId="77777777" w:rsidR="00B5721B" w:rsidRDefault="00B57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B5F08" w:rsidRPr="001B5F0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B5F08" w:rsidRPr="001B5F08">
      <w:rPr>
        <w:noProof/>
        <w:color w:val="17365D" w:themeColor="text2" w:themeShade="BF"/>
        <w:lang w:val="sv-SE"/>
      </w:rPr>
      <w:t>7</w:t>
    </w:r>
    <w:r>
      <w:rPr>
        <w:color w:val="17365D" w:themeColor="text2" w:themeShade="BF"/>
      </w:rPr>
      <w:fldChar w:fldCharType="end"/>
    </w:r>
  </w:p>
  <w:p w14:paraId="213B5D63" w14:textId="0806AC7E" w:rsidR="00133D55" w:rsidRDefault="00133D55" w:rsidP="004878F3">
    <w:pPr>
      <w:pStyle w:val="Footer"/>
    </w:pPr>
    <w:r>
      <w:fldChar w:fldCharType="begin"/>
    </w:r>
    <w:r>
      <w:instrText xml:space="preserve"> DATE \@ "yyyy-MM-dd" </w:instrText>
    </w:r>
    <w:r>
      <w:fldChar w:fldCharType="separate"/>
    </w:r>
    <w:r w:rsidR="001B5F08">
      <w:rPr>
        <w:noProof/>
      </w:rPr>
      <w:t>2021-01-27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8FAEB" w14:textId="77777777" w:rsidR="00B5721B" w:rsidRDefault="00B5721B">
      <w:r>
        <w:separator/>
      </w:r>
    </w:p>
  </w:footnote>
  <w:footnote w:type="continuationSeparator" w:id="0">
    <w:p w14:paraId="0ED033B1" w14:textId="77777777" w:rsidR="00B5721B" w:rsidRDefault="00B5721B">
      <w:r>
        <w:continuationSeparator/>
      </w:r>
    </w:p>
  </w:footnote>
  <w:footnote w:type="continuationNotice" w:id="1">
    <w:p w14:paraId="2F94DD3E" w14:textId="77777777" w:rsidR="00B5721B" w:rsidRDefault="00B5721B"/>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5060"/>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5F08"/>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BAF"/>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3F19"/>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3D7C"/>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5721B"/>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4A5"/>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638861E6-F718-4F0F-A154-D36C7BF2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A96A1E86-338F-4299-B7BE-8FC8B325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1</Pages>
  <Words>1800</Words>
  <Characters>10261</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12037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2021-01-11T04:36:00Z</dcterms:created>
  <dcterms:modified xsi:type="dcterms:W3CDTF">2021-01-26T22:07:00Z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